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AFCED" w14:textId="77777777" w:rsidR="00C44EB3" w:rsidRDefault="00C44EB3" w:rsidP="00C44E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FORDEMELLE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405E72A" w14:textId="77777777" w:rsidR="00C44EB3" w:rsidRDefault="00C44EB3" w:rsidP="00C44E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18212A6" w14:textId="77777777" w:rsidR="00C44EB3" w:rsidRDefault="00C44EB3" w:rsidP="00C44E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121C5B" w14:textId="77777777" w:rsidR="00C44EB3" w:rsidRDefault="00C44EB3" w:rsidP="00C44E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D6B5CA" w14:textId="77777777" w:rsidR="00C44EB3" w:rsidRDefault="00C44EB3" w:rsidP="00C44EB3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B08C698" w14:textId="77777777" w:rsidR="00C44EB3" w:rsidRDefault="00C44EB3" w:rsidP="00C44EB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AB7A89B" w14:textId="77777777" w:rsidR="00C44EB3" w:rsidRDefault="00C44EB3" w:rsidP="00C44EB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2CC3805" w14:textId="77777777" w:rsidR="00C44EB3" w:rsidRDefault="00C44EB3" w:rsidP="00C44EB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F8DFF72" w14:textId="77777777" w:rsidR="00C44EB3" w:rsidRDefault="00C44EB3" w:rsidP="00C44EB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58D73FC" w14:textId="77777777" w:rsidR="00C44EB3" w:rsidRDefault="00C44EB3" w:rsidP="00C44EB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1AFFF07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C7EF8" w14:textId="77777777" w:rsidR="00C44EB3" w:rsidRDefault="00C44EB3" w:rsidP="009139A6">
      <w:r>
        <w:separator/>
      </w:r>
    </w:p>
  </w:endnote>
  <w:endnote w:type="continuationSeparator" w:id="0">
    <w:p w14:paraId="12DFC361" w14:textId="77777777" w:rsidR="00C44EB3" w:rsidRDefault="00C44E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2BF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811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17F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451F" w14:textId="77777777" w:rsidR="00C44EB3" w:rsidRDefault="00C44EB3" w:rsidP="009139A6">
      <w:r>
        <w:separator/>
      </w:r>
    </w:p>
  </w:footnote>
  <w:footnote w:type="continuationSeparator" w:id="0">
    <w:p w14:paraId="3DB95B17" w14:textId="77777777" w:rsidR="00C44EB3" w:rsidRDefault="00C44E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6D7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469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A47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EB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4EB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FC102"/>
  <w15:chartTrackingRefBased/>
  <w15:docId w15:val="{5A1F4F84-B19E-451D-91FB-42F7618C0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2022-02-12T21:15:00Z</dcterms:created>
  <dcterms:modified xsi:type="dcterms:W3CDTF">2022-02-12T21:15:00Z</dcterms:modified>
</cp:coreProperties>
</file>